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AC3D09" w:rsidRPr="00AC3D09" w:rsidTr="00A6161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AC3D09" w:rsidRPr="00AC3D09" w:rsidRDefault="00AC3D09" w:rsidP="00AC3D0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GB"/>
              </w:rPr>
            </w:pPr>
            <w:r w:rsidRPr="00AC3D09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ΕΙΔΟΣ</w:t>
            </w:r>
            <w:r w:rsidRPr="00AC3D0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: </w:t>
            </w:r>
            <w:proofErr w:type="spellStart"/>
            <w:r w:rsidRPr="00AC3D0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Nex</w:t>
            </w:r>
            <w:proofErr w:type="spellEnd"/>
            <w:r w:rsidRPr="00AC3D0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Power PRE PACK  </w:t>
            </w:r>
            <w:proofErr w:type="spellStart"/>
            <w:r w:rsidRPr="00AC3D0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γι</w:t>
            </w:r>
            <w:proofErr w:type="spellEnd"/>
            <w:r w:rsidRPr="00AC3D0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α </w:t>
            </w:r>
            <w:proofErr w:type="spellStart"/>
            <w:r w:rsidRPr="00AC3D0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την</w:t>
            </w:r>
            <w:proofErr w:type="spellEnd"/>
            <w:r w:rsidRPr="00AC3D0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AC3D0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συσκευή</w:t>
            </w:r>
            <w:proofErr w:type="spellEnd"/>
            <w:r w:rsidRPr="00AC3D0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υπ</w:t>
            </w:r>
            <w:proofErr w:type="spellStart"/>
            <w:r w:rsidRPr="00AC3D0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ερκάθ</w:t>
            </w:r>
            <w:proofErr w:type="spellEnd"/>
            <w:r w:rsidRPr="00AC3D0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αρου </w:t>
            </w:r>
            <w:proofErr w:type="spellStart"/>
            <w:r w:rsidRPr="00AC3D0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νερού</w:t>
            </w:r>
            <w:proofErr w:type="spellEnd"/>
            <w:r w:rsidRPr="00AC3D0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NEX POWER</w:t>
            </w:r>
          </w:p>
        </w:tc>
      </w:tr>
      <w:tr w:rsidR="00AC3D09" w:rsidRPr="00AC3D09" w:rsidTr="00A6161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AC3D09" w:rsidRPr="00AC3D09" w:rsidRDefault="00AC3D09" w:rsidP="00AC3D0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C3D0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AC3D09" w:rsidRPr="00AC3D09" w:rsidRDefault="00AC3D09" w:rsidP="00AC3D0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C3D0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AC3D09" w:rsidRPr="00AC3D09" w:rsidRDefault="00AC3D09" w:rsidP="00AC3D0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C3D0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AC3D09" w:rsidRPr="00AC3D09" w:rsidRDefault="00AC3D09" w:rsidP="00AC3D0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C3D0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AC3D09" w:rsidRPr="00AC3D09" w:rsidRDefault="00AC3D09" w:rsidP="00AC3D0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C3D0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AC3D09" w:rsidRPr="00AC3D09" w:rsidTr="00A6161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C3D09" w:rsidRPr="00AC3D09" w:rsidRDefault="00AC3D09" w:rsidP="00AC3D0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C3D0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C3D09" w:rsidRPr="00AC3D09" w:rsidRDefault="00AC3D09" w:rsidP="00AC3D0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C3D0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C3D09" w:rsidRPr="00AC3D09" w:rsidRDefault="00AC3D09" w:rsidP="00AC3D0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C3D0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C3D09" w:rsidRPr="00AC3D09" w:rsidRDefault="00AC3D09" w:rsidP="00AC3D0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C3D0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C3D09" w:rsidRPr="00AC3D09" w:rsidRDefault="00AC3D09" w:rsidP="00AC3D0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C3D0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AC3D09" w:rsidRPr="00AC3D09" w:rsidTr="00A6161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C3D09" w:rsidRPr="00AC3D09" w:rsidRDefault="00AC3D09" w:rsidP="00AC3D09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AC3D09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C3D09" w:rsidRPr="00AC3D09" w:rsidRDefault="00AC3D09" w:rsidP="00AC3D09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C3D0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AC3D0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AC3D0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AC3D0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C3D09" w:rsidRPr="00AC3D09" w:rsidRDefault="00AC3D09" w:rsidP="00AC3D09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AC3D0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C3D09" w:rsidRPr="00AC3D09" w:rsidRDefault="00AC3D09" w:rsidP="00AC3D09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AC3D0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C3D09" w:rsidRPr="00AC3D09" w:rsidRDefault="00AC3D09" w:rsidP="00AC3D09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AC3D0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AC3D09" w:rsidRPr="00AC3D09" w:rsidTr="00A6161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AC3D09" w:rsidRPr="00AC3D09" w:rsidRDefault="00AC3D09" w:rsidP="00AC3D0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C3D0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vAlign w:val="center"/>
          </w:tcPr>
          <w:p w:rsidR="00AC3D09" w:rsidRPr="00AC3D09" w:rsidRDefault="00AC3D09" w:rsidP="00AC3D0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AC3D09">
              <w:rPr>
                <w:rFonts w:ascii="Tahoma" w:hAnsi="Tahoma" w:cs="Tahoma"/>
                <w:color w:val="000000"/>
                <w:sz w:val="18"/>
                <w:szCs w:val="18"/>
              </w:rPr>
              <w:t>Nex</w:t>
            </w:r>
            <w:proofErr w:type="spellEnd"/>
            <w:r w:rsidRPr="00AC3D09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C3D09">
              <w:rPr>
                <w:rFonts w:ascii="Tahoma" w:hAnsi="Tahoma" w:cs="Tahoma"/>
                <w:color w:val="000000"/>
                <w:sz w:val="18"/>
                <w:szCs w:val="18"/>
              </w:rPr>
              <w:t>Power</w:t>
            </w:r>
            <w:proofErr w:type="spellEnd"/>
            <w:r w:rsidRPr="00AC3D09">
              <w:rPr>
                <w:rFonts w:ascii="Tahoma" w:hAnsi="Tahoma" w:cs="Tahoma"/>
                <w:color w:val="000000"/>
                <w:sz w:val="18"/>
                <w:szCs w:val="18"/>
              </w:rPr>
              <w:t xml:space="preserve"> PRE PACK  για την συσκευή </w:t>
            </w:r>
            <w:proofErr w:type="spellStart"/>
            <w:r w:rsidRPr="00AC3D09">
              <w:rPr>
                <w:rFonts w:ascii="Tahoma" w:hAnsi="Tahoma" w:cs="Tahoma"/>
                <w:color w:val="000000"/>
                <w:sz w:val="18"/>
                <w:szCs w:val="18"/>
              </w:rPr>
              <w:t>υπερκάθαρου</w:t>
            </w:r>
            <w:proofErr w:type="spellEnd"/>
            <w:r w:rsidRPr="00AC3D09">
              <w:rPr>
                <w:rFonts w:ascii="Tahoma" w:hAnsi="Tahoma" w:cs="Tahoma"/>
                <w:color w:val="000000"/>
                <w:sz w:val="18"/>
                <w:szCs w:val="18"/>
              </w:rPr>
              <w:t xml:space="preserve"> νερού NEX POWER</w:t>
            </w:r>
          </w:p>
        </w:tc>
        <w:tc>
          <w:tcPr>
            <w:tcW w:w="1080" w:type="dxa"/>
            <w:vAlign w:val="center"/>
            <w:hideMark/>
          </w:tcPr>
          <w:p w:rsidR="00AC3D09" w:rsidRPr="00AC3D09" w:rsidRDefault="00AC3D09" w:rsidP="00AC3D0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C3D0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C3D09" w:rsidRPr="00AC3D09" w:rsidRDefault="00AC3D09" w:rsidP="00AC3D0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C3D0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C3D09" w:rsidRPr="00AC3D09" w:rsidRDefault="00AC3D09" w:rsidP="00AC3D0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C3D09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AC3D09" w:rsidRPr="00AC3D09" w:rsidTr="00A6161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AC3D09" w:rsidRPr="00AC3D09" w:rsidRDefault="00AC3D09" w:rsidP="00AC3D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C3D09">
              <w:rPr>
                <w:rFonts w:ascii="Tahoma" w:eastAsia="DengXian" w:hAnsi="Tahoma" w:cs="Tahoma"/>
                <w:sz w:val="18"/>
                <w:szCs w:val="18"/>
              </w:rPr>
              <w:t>2</w:t>
            </w:r>
          </w:p>
        </w:tc>
        <w:tc>
          <w:tcPr>
            <w:tcW w:w="3261" w:type="dxa"/>
            <w:vAlign w:val="center"/>
          </w:tcPr>
          <w:p w:rsidR="00AC3D09" w:rsidRPr="00AC3D09" w:rsidRDefault="00AC3D09" w:rsidP="00AC3D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C3D09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AC3D09" w:rsidRPr="00AC3D09" w:rsidRDefault="00AC3D09" w:rsidP="00AC3D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C3D09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C3D09" w:rsidRPr="00AC3D09" w:rsidRDefault="00AC3D09" w:rsidP="00AC3D0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C3D09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C3D09" w:rsidRPr="00AC3D09" w:rsidRDefault="00AC3D09" w:rsidP="00AC3D0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C3D09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AC3D09" w:rsidRDefault="00B43CAA" w:rsidP="00AC3D09">
      <w:bookmarkStart w:id="0" w:name="_GoBack"/>
      <w:bookmarkEnd w:id="0"/>
    </w:p>
    <w:sectPr w:rsidR="00B43CAA" w:rsidRPr="00AC3D0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80302B"/>
    <w:rsid w:val="00AC3D09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808DF3CB</Template>
  <TotalTime>0</TotalTime>
  <Pages>1</Pages>
  <Words>45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2025-11-24T09:26:00Z</dcterms:created>
  <dcterms:modified xsi:type="dcterms:W3CDTF">2025-11-24T09:26:00Z</dcterms:modified>
</cp:coreProperties>
</file>